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32C58" w14:textId="49D4C02D" w:rsidR="00535962" w:rsidRDefault="007922F4" w:rsidP="00130549">
      <w:pPr>
        <w:tabs>
          <w:tab w:val="right" w:pos="9027"/>
        </w:tabs>
      </w:pPr>
      <w:r w:rsidRPr="007922F4">
        <w:drawing>
          <wp:anchor distT="0" distB="0" distL="114300" distR="114300" simplePos="0" relativeHeight="251699200" behindDoc="1" locked="0" layoutInCell="1" allowOverlap="1" wp14:anchorId="39502382" wp14:editId="4FFE4ABD">
            <wp:simplePos x="0" y="0"/>
            <wp:positionH relativeFrom="margin">
              <wp:posOffset>2209800</wp:posOffset>
            </wp:positionH>
            <wp:positionV relativeFrom="paragraph">
              <wp:posOffset>-893445</wp:posOffset>
            </wp:positionV>
            <wp:extent cx="1459230" cy="1246505"/>
            <wp:effectExtent l="0" t="0" r="7620" b="0"/>
            <wp:wrapNone/>
            <wp:docPr id="2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CA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BD371BF" wp14:editId="4C4FC78D">
                <wp:simplePos x="0" y="0"/>
                <wp:positionH relativeFrom="column">
                  <wp:posOffset>4551045</wp:posOffset>
                </wp:positionH>
                <wp:positionV relativeFrom="paragraph">
                  <wp:posOffset>-739140</wp:posOffset>
                </wp:positionV>
                <wp:extent cx="2135505" cy="701040"/>
                <wp:effectExtent l="7620" t="13335" r="9525" b="9525"/>
                <wp:wrapNone/>
                <wp:docPr id="150677365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5505" cy="701040"/>
                          <a:chOff x="12866" y="523"/>
                          <a:chExt cx="2544" cy="1104"/>
                        </a:xfrm>
                      </wpg:grpSpPr>
                      <wps:wsp>
                        <wps:cNvPr id="88264908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189933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83442569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47AE9C5" w14:textId="794C9E64" w:rsidR="00130549" w:rsidRPr="00535962" w:rsidRDefault="00376CA3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MIVHED-CCC-LPN-2024-0016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27331507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24EBE5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D371BF" id="Group 20" o:spid="_x0000_s1026" style="position:absolute;margin-left:358.35pt;margin-top:-58.2pt;width:168.1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47AE9C5" w14:textId="794C9E64" w:rsidR="00130549" w:rsidRPr="00535962" w:rsidRDefault="00376CA3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MIVHED-CCC-LPN-2024-0016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5624EBE5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76C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BF7B4A" wp14:editId="434E4C04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647988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33EEB383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4F4E3AD" wp14:editId="61CF2E1A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F7B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Fpi9tT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33EEB383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4F4E3AD" wp14:editId="61CF2E1A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76CA3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E983A0" wp14:editId="31809B5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50238708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30D97B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983A0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" filled="f" stroked="f">
                <v:textbox inset="0,0,0,0">
                  <w:txbxContent>
                    <w:p w14:paraId="5430D97B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15946C25" w14:textId="77777777" w:rsidR="007922F4" w:rsidRPr="00F7167E" w:rsidRDefault="007922F4" w:rsidP="00130549">
      <w:pPr>
        <w:tabs>
          <w:tab w:val="right" w:pos="9027"/>
        </w:tabs>
      </w:pPr>
    </w:p>
    <w:p w14:paraId="00792249" w14:textId="635955BA" w:rsidR="00535962" w:rsidRPr="00535962" w:rsidRDefault="00331CD5" w:rsidP="00535962">
      <w:r w:rsidRPr="00331CD5">
        <w:rPr>
          <w:rStyle w:val="Institucio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3AA0ED" wp14:editId="1BA0EA1D">
                <wp:simplePos x="0" y="0"/>
                <wp:positionH relativeFrom="column">
                  <wp:posOffset>847725</wp:posOffset>
                </wp:positionH>
                <wp:positionV relativeFrom="paragraph">
                  <wp:posOffset>43815</wp:posOffset>
                </wp:positionV>
                <wp:extent cx="3893185" cy="48577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31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100140695"/>
                            </w:sdtPr>
                            <w:sdtContent>
                              <w:p w14:paraId="53F210B4" w14:textId="77777777" w:rsidR="00331CD5" w:rsidRDefault="00331CD5" w:rsidP="00331CD5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LA VIVIENDA, HABITAT Y EDIFICACIONES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0877A3E8" w14:textId="77777777" w:rsidR="00331CD5" w:rsidRDefault="00331CD5" w:rsidP="00331CD5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(MIVHED)</w:t>
                                </w:r>
                              </w:p>
                              <w:p w14:paraId="6E735198" w14:textId="77777777" w:rsidR="00331CD5" w:rsidRDefault="00331CD5" w:rsidP="00331CD5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70D7BEF0" w14:textId="77777777" w:rsidR="00331CD5" w:rsidRPr="002E1412" w:rsidRDefault="00331CD5" w:rsidP="00331CD5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AA0ED" id="Cuadro de texto 6" o:spid="_x0000_s1033" type="#_x0000_t202" style="position:absolute;margin-left:66.75pt;margin-top:3.45pt;width:306.55pt;height:3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sSK+QEAANEDAAAOAAAAZHJzL2Uyb0RvYy54bWysU9uO0zAQfUfiHyy/07TdlnajpqulqyKk&#10;5SItfIDjOImF4zFjt0n5esZOt1vgDZEHy+Oxz8w5c7K5GzrDjgq9Blvw2WTKmbISKm2bgn/7un+z&#10;5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100140695"/>
                      </w:sdtPr>
                      <w:sdtContent>
                        <w:p w14:paraId="53F210B4" w14:textId="77777777" w:rsidR="00331CD5" w:rsidRDefault="00331CD5" w:rsidP="00331CD5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LA VIVIENDA, HABITAT Y EDIFICACIONES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0877A3E8" w14:textId="77777777" w:rsidR="00331CD5" w:rsidRDefault="00331CD5" w:rsidP="00331CD5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(MIVHED)</w:t>
                          </w:r>
                        </w:p>
                        <w:p w14:paraId="6E735198" w14:textId="77777777" w:rsidR="00331CD5" w:rsidRDefault="00331CD5" w:rsidP="00331CD5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</w:p>
                        <w:p w14:paraId="70D7BEF0" w14:textId="77777777" w:rsidR="00331CD5" w:rsidRPr="002E1412" w:rsidRDefault="00331CD5" w:rsidP="00331CD5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76CA3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B5E60" wp14:editId="05412777">
                <wp:simplePos x="0" y="0"/>
                <wp:positionH relativeFrom="column">
                  <wp:posOffset>1392556</wp:posOffset>
                </wp:positionH>
                <wp:positionV relativeFrom="paragraph">
                  <wp:posOffset>43815</wp:posOffset>
                </wp:positionV>
                <wp:extent cx="3158490" cy="607060"/>
                <wp:effectExtent l="0" t="0" r="0" b="2540"/>
                <wp:wrapNone/>
                <wp:docPr id="21643758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490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  <w:sz w:val="22"/>
                                <w:szCs w:val="18"/>
                              </w:rPr>
                            </w:sdtEndPr>
                            <w:sdtContent>
                              <w:p w14:paraId="35D1665E" w14:textId="02CC5EBA" w:rsidR="00890490" w:rsidRPr="00890490" w:rsidRDefault="00890490" w:rsidP="00890490">
                                <w:pPr>
                                  <w:rPr>
                                    <w:rStyle w:val="Style6"/>
                                  </w:rPr>
                                </w:pPr>
                                <w:r w:rsidRPr="00890490">
                                  <w:rPr>
                                    <w:rStyle w:val="Style6"/>
                                  </w:rPr>
                                  <w:t>MINISTERIO DE LA VIVIENDA, HABITAT Y EDIFICACIONES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        </w:t>
                                </w:r>
                                <w:r w:rsidRPr="00890490">
                                  <w:rPr>
                                    <w:rStyle w:val="Style6"/>
                                  </w:rPr>
                                  <w:t>(MIVHED)</w:t>
                                </w:r>
                              </w:p>
                              <w:p w14:paraId="3D5103C2" w14:textId="23366C57" w:rsidR="00890490" w:rsidRPr="00890490" w:rsidRDefault="00890490" w:rsidP="00890490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  <w:p w14:paraId="2AA97BC5" w14:textId="6809FA9F" w:rsidR="002E1412" w:rsidRPr="00890490" w:rsidRDefault="00331CD5" w:rsidP="00890490"/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B5E60" id="Text Box 16" o:spid="_x0000_s1034" type="#_x0000_t202" style="position:absolute;margin-left:109.65pt;margin-top:3.45pt;width:248.7pt;height:47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  <w:sz w:val="22"/>
                          <w:szCs w:val="18"/>
                        </w:rPr>
                      </w:sdtEndPr>
                      <w:sdtContent>
                        <w:p w14:paraId="35D1665E" w14:textId="02CC5EBA" w:rsidR="00890490" w:rsidRPr="00890490" w:rsidRDefault="00890490" w:rsidP="00890490">
                          <w:pPr>
                            <w:rPr>
                              <w:rStyle w:val="Style6"/>
                            </w:rPr>
                          </w:pPr>
                          <w:r w:rsidRPr="00890490">
                            <w:rPr>
                              <w:rStyle w:val="Style6"/>
                            </w:rPr>
                            <w:t>MINISTERIO DE LA VIVIENDA, HABITAT Y EDIFICACIONES</w:t>
                          </w:r>
                          <w:r>
                            <w:rPr>
                              <w:rStyle w:val="Style6"/>
                            </w:rPr>
                            <w:t xml:space="preserve">         </w:t>
                          </w:r>
                          <w:r w:rsidRPr="00890490">
                            <w:rPr>
                              <w:rStyle w:val="Style6"/>
                            </w:rPr>
                            <w:t>(MIVHED)</w:t>
                          </w:r>
                        </w:p>
                        <w:p w14:paraId="3D5103C2" w14:textId="23366C57" w:rsidR="00890490" w:rsidRPr="00890490" w:rsidRDefault="00890490" w:rsidP="00890490">
                          <w:pPr>
                            <w:rPr>
                              <w:rStyle w:val="Style6"/>
                            </w:rPr>
                          </w:pPr>
                        </w:p>
                        <w:p w14:paraId="2AA97BC5" w14:textId="6809FA9F" w:rsidR="002E1412" w:rsidRPr="00890490" w:rsidRDefault="00331CD5" w:rsidP="00890490"/>
                      </w:sdtContent>
                    </w:sdt>
                  </w:txbxContent>
                </v:textbox>
              </v:shape>
            </w:pict>
          </mc:Fallback>
        </mc:AlternateContent>
      </w:r>
      <w:r w:rsidR="00376CA3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06D22" wp14:editId="7DAE12D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109025240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7C2B7F" w14:textId="77777777" w:rsidR="0026335F" w:rsidRPr="0026335F" w:rsidRDefault="00331C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06D22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237C2B7F" w14:textId="77777777" w:rsidR="0026335F" w:rsidRPr="0026335F" w:rsidRDefault="00376C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24F6CD" w14:textId="0D796EED" w:rsidR="00535962" w:rsidRDefault="00376CA3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57A85C" wp14:editId="3A0401B3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88909307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EA09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7A85C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799EA09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F1CFDBA" w14:textId="78BF23C0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63E930D" w14:textId="57CB711D" w:rsidR="002B46D1" w:rsidRPr="002B46D1" w:rsidRDefault="00331CD5" w:rsidP="002B46D1">
      <w:pPr>
        <w:spacing w:after="0"/>
        <w:jc w:val="both"/>
        <w:rPr>
          <w:sz w:val="22"/>
          <w:szCs w:val="22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37662D" wp14:editId="5B633656">
                <wp:simplePos x="0" y="0"/>
                <wp:positionH relativeFrom="column">
                  <wp:posOffset>1694815</wp:posOffset>
                </wp:positionH>
                <wp:positionV relativeFrom="paragraph">
                  <wp:posOffset>16510</wp:posOffset>
                </wp:positionV>
                <wp:extent cx="2365375" cy="304800"/>
                <wp:effectExtent l="0" t="3810" r="0" b="0"/>
                <wp:wrapNone/>
                <wp:docPr id="29398884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D3B72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7662D" id="Text Box 18" o:spid="_x0000_s1037" type="#_x0000_t202" style="position:absolute;left:0;text-align:left;margin-left:133.45pt;margin-top:1.3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" stroked="f">
                <v:textbox>
                  <w:txbxContent>
                    <w:p w14:paraId="49FD3B72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99C2255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5DDCAB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78B7361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A2AEC7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2717D88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8DB1493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7B14190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162D1C50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BA3EB3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3A83D275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6E2DA9C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68D7C20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383BC5B0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681BB26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998D00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46703FA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5B46D796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C9813D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186FE2A5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1756937C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6F64B0B8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04DC7749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18D8E97D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4821C3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1E80CEC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E89AAF8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1270BD8B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0A2441FC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2C0414C6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16790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5EFDF6F7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2F95D" w14:textId="16191749" w:rsidR="001007E7" w:rsidRDefault="00376CA3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A2990D" wp14:editId="5BF30BD0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1949738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8758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A299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6428758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ED683BB" wp14:editId="46886816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0DF4F2" wp14:editId="089E77F2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59875427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9C5D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7A87EA3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0DF4F2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1179C5D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7A87EA3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15752A6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E834B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93B2A0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DC7DDF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9BA9B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17764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0EFE7155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274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31CD5"/>
    <w:rsid w:val="00341484"/>
    <w:rsid w:val="00376CA3"/>
    <w:rsid w:val="00392351"/>
    <w:rsid w:val="00392F6D"/>
    <w:rsid w:val="00404131"/>
    <w:rsid w:val="0042490F"/>
    <w:rsid w:val="004251AA"/>
    <w:rsid w:val="004379A6"/>
    <w:rsid w:val="0045550B"/>
    <w:rsid w:val="00456C17"/>
    <w:rsid w:val="00457D06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922F4"/>
    <w:rsid w:val="007B0E1F"/>
    <w:rsid w:val="007B6F6F"/>
    <w:rsid w:val="007C2731"/>
    <w:rsid w:val="007F6CB9"/>
    <w:rsid w:val="00820C9F"/>
    <w:rsid w:val="0082707E"/>
    <w:rsid w:val="008315B0"/>
    <w:rsid w:val="00890490"/>
    <w:rsid w:val="008B3AE5"/>
    <w:rsid w:val="008C388B"/>
    <w:rsid w:val="00966C94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D6FB8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44225A2A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Karlem Miosotis Diaz</cp:lastModifiedBy>
  <cp:revision>6</cp:revision>
  <cp:lastPrinted>2011-03-04T19:00:00Z</cp:lastPrinted>
  <dcterms:created xsi:type="dcterms:W3CDTF">2024-09-26T19:57:00Z</dcterms:created>
  <dcterms:modified xsi:type="dcterms:W3CDTF">2024-09-26T20:00:00Z</dcterms:modified>
</cp:coreProperties>
</file>